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2A38C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Cristine CHRISTMASSE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02A8FB38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27BA4027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BE379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2787E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392543F4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65ACBABC" w14:textId="77777777" w:rsidR="00786984" w:rsidRPr="00B340B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  John(q.v.)      (ibid.)</w:t>
      </w:r>
    </w:p>
    <w:p w14:paraId="2E84A8FF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540B4A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1E8C1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Thomas made her executrix of his Will.   (ibid.)</w:t>
      </w:r>
    </w:p>
    <w:p w14:paraId="448B09E8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7E24C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814F5B" w14:textId="77777777" w:rsidR="00786984" w:rsidRDefault="00786984" w:rsidP="00786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061CD0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2456" w14:textId="77777777" w:rsidR="00786984" w:rsidRDefault="00786984" w:rsidP="009139A6">
      <w:r>
        <w:separator/>
      </w:r>
    </w:p>
  </w:endnote>
  <w:endnote w:type="continuationSeparator" w:id="0">
    <w:p w14:paraId="775443C4" w14:textId="77777777" w:rsidR="00786984" w:rsidRDefault="007869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04A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7E4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7D6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B1CE8" w14:textId="77777777" w:rsidR="00786984" w:rsidRDefault="00786984" w:rsidP="009139A6">
      <w:r>
        <w:separator/>
      </w:r>
    </w:p>
  </w:footnote>
  <w:footnote w:type="continuationSeparator" w:id="0">
    <w:p w14:paraId="18F9E011" w14:textId="77777777" w:rsidR="00786984" w:rsidRDefault="007869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3EE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0F5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18B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984"/>
    <w:rsid w:val="000666E0"/>
    <w:rsid w:val="002510B7"/>
    <w:rsid w:val="005C130B"/>
    <w:rsid w:val="00786984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7687D"/>
  <w15:chartTrackingRefBased/>
  <w15:docId w15:val="{6A2531BF-4FBC-4FF0-A316-FDA37A25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2021-03-11T20:22:00Z</dcterms:created>
  <dcterms:modified xsi:type="dcterms:W3CDTF">2021-03-11T20:22:00Z</dcterms:modified>
</cp:coreProperties>
</file>